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5DD" w:rsidRDefault="00BD75DD" w:rsidP="00BD75DD">
      <w:r>
        <w:rPr>
          <w:u w:val="single"/>
        </w:rPr>
        <w:t>John SPRYNG</w:t>
      </w:r>
      <w:r>
        <w:t xml:space="preserve">       (fl.1492)</w:t>
      </w:r>
    </w:p>
    <w:p w:rsidR="00BD75DD" w:rsidRDefault="00BD75DD" w:rsidP="00BD75DD">
      <w:r>
        <w:t>of London. Fuller.</w:t>
      </w:r>
    </w:p>
    <w:p w:rsidR="00BD75DD" w:rsidRDefault="00BD75DD" w:rsidP="00BD75DD"/>
    <w:p w:rsidR="00BD75DD" w:rsidRDefault="00BD75DD" w:rsidP="00BD75DD"/>
    <w:p w:rsidR="00BD75DD" w:rsidRDefault="00BD75DD" w:rsidP="00BD75DD">
      <w:pPr>
        <w:ind w:left="1440" w:hanging="1440"/>
      </w:pPr>
      <w:r>
        <w:t>20 Nov.1492</w:t>
      </w:r>
      <w:r>
        <w:tab/>
        <w:t>He, William FitzWilliam(q.v.), Richard Warham(q.v.) and William Fouler(q.v.) entered into a bond for the payment into the Chamber of £64 by William FitzWilliam to the use of the children of the late John Hardy, tailor(q.v.).</w:t>
      </w:r>
    </w:p>
    <w:p w:rsidR="00BD75DD" w:rsidRDefault="00BD75DD" w:rsidP="00BD75DD">
      <w:r>
        <w:tab/>
      </w:r>
      <w:r>
        <w:tab/>
        <w:t>(“Calendar of Letter-Books of the City of London: L folio299b)</w:t>
      </w:r>
    </w:p>
    <w:p w:rsidR="00BD75DD" w:rsidRDefault="00BD75DD" w:rsidP="00BD75DD"/>
    <w:p w:rsidR="00BD75DD" w:rsidRDefault="00BD75DD" w:rsidP="00BD75DD"/>
    <w:p w:rsidR="00BD75DD" w:rsidRDefault="00BD75DD" w:rsidP="00BD75DD">
      <w:r>
        <w:t>24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5DD" w:rsidRDefault="00BD75DD" w:rsidP="00564E3C">
      <w:r>
        <w:separator/>
      </w:r>
    </w:p>
  </w:endnote>
  <w:endnote w:type="continuationSeparator" w:id="0">
    <w:p w:rsidR="00BD75DD" w:rsidRDefault="00BD75D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D75DD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5DD" w:rsidRDefault="00BD75DD" w:rsidP="00564E3C">
      <w:r>
        <w:separator/>
      </w:r>
    </w:p>
  </w:footnote>
  <w:footnote w:type="continuationSeparator" w:id="0">
    <w:p w:rsidR="00BD75DD" w:rsidRDefault="00BD75D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5DD"/>
    <w:rsid w:val="00372DC6"/>
    <w:rsid w:val="00564E3C"/>
    <w:rsid w:val="0064591D"/>
    <w:rsid w:val="00BD75D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FBF1F-D9FB-448B-8FAE-69FA4370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5D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2016-01-03T21:08:00Z</dcterms:created>
  <dcterms:modified xsi:type="dcterms:W3CDTF">2016-01-03T21:09:00Z</dcterms:modified>
</cp:coreProperties>
</file>